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1B80C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Hugh POTTER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648E4DB8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</w:p>
    <w:p w14:paraId="42486FE0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</w:p>
    <w:p w14:paraId="6FF8AAA8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Robert Potter of </w:t>
      </w:r>
      <w:proofErr w:type="spellStart"/>
      <w:r>
        <w:rPr>
          <w:rFonts w:eastAsia="Times New Roman" w:cs="Times New Roman"/>
          <w:szCs w:val="24"/>
        </w:rPr>
        <w:t>Caston</w:t>
      </w:r>
      <w:proofErr w:type="spellEnd"/>
      <w:r>
        <w:rPr>
          <w:rFonts w:eastAsia="Times New Roman" w:cs="Times New Roman"/>
          <w:szCs w:val="24"/>
        </w:rPr>
        <w:t>, Norfolk(q.v.), and his wife, Margaret(q.v.).</w:t>
      </w:r>
    </w:p>
    <w:p w14:paraId="31B7D768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4CF8BAB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p.44)</w:t>
      </w:r>
    </w:p>
    <w:p w14:paraId="592E059F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</w:p>
    <w:p w14:paraId="559A912F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</w:p>
    <w:p w14:paraId="25C08B8C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Apr.1499</w:t>
      </w:r>
      <w:r>
        <w:rPr>
          <w:rFonts w:eastAsia="Times New Roman" w:cs="Times New Roman"/>
          <w:szCs w:val="24"/>
        </w:rPr>
        <w:tab/>
        <w:t>His father bequeathed him 20s in goods or goods and chattels to that value.</w:t>
      </w:r>
    </w:p>
    <w:p w14:paraId="66B63AAC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77F5B6E4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</w:p>
    <w:p w14:paraId="287643F0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</w:p>
    <w:p w14:paraId="5C191272" w14:textId="77777777" w:rsidR="0026190B" w:rsidRDefault="0026190B" w:rsidP="002619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2023</w:t>
      </w:r>
    </w:p>
    <w:p w14:paraId="4542B2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E4C7" w14:textId="77777777" w:rsidR="0026190B" w:rsidRDefault="0026190B" w:rsidP="009139A6">
      <w:r>
        <w:separator/>
      </w:r>
    </w:p>
  </w:endnote>
  <w:endnote w:type="continuationSeparator" w:id="0">
    <w:p w14:paraId="400B058E" w14:textId="77777777" w:rsidR="0026190B" w:rsidRDefault="002619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AA6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899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2A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49462" w14:textId="77777777" w:rsidR="0026190B" w:rsidRDefault="0026190B" w:rsidP="009139A6">
      <w:r>
        <w:separator/>
      </w:r>
    </w:p>
  </w:footnote>
  <w:footnote w:type="continuationSeparator" w:id="0">
    <w:p w14:paraId="2BF3FB04" w14:textId="77777777" w:rsidR="0026190B" w:rsidRDefault="002619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A5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D57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41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0B"/>
    <w:rsid w:val="000666E0"/>
    <w:rsid w:val="002510B7"/>
    <w:rsid w:val="0026190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86BE5"/>
  <w15:chartTrackingRefBased/>
  <w15:docId w15:val="{32EC8AB5-68FF-42EA-A23B-7A6B9B5F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2023-05-23T08:01:00Z</dcterms:created>
  <dcterms:modified xsi:type="dcterms:W3CDTF">2023-05-23T08:01:00Z</dcterms:modified>
</cp:coreProperties>
</file>